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0449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FRENSSH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48BD4CE5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3BC815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778DC5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Oct.1431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Johanna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Atteforde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E8684A0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499AC198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5101CB65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4C01A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AA7A30" w14:textId="77777777" w:rsidR="002A0BBE" w:rsidRDefault="002A0BBE" w:rsidP="002A0B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0F1986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04AC" w14:textId="77777777" w:rsidR="002A0BBE" w:rsidRDefault="002A0BBE" w:rsidP="009139A6">
      <w:r>
        <w:separator/>
      </w:r>
    </w:p>
  </w:endnote>
  <w:endnote w:type="continuationSeparator" w:id="0">
    <w:p w14:paraId="42989B9C" w14:textId="77777777" w:rsidR="002A0BBE" w:rsidRDefault="002A0B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8C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BD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42E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75386" w14:textId="77777777" w:rsidR="002A0BBE" w:rsidRDefault="002A0BBE" w:rsidP="009139A6">
      <w:r>
        <w:separator/>
      </w:r>
    </w:p>
  </w:footnote>
  <w:footnote w:type="continuationSeparator" w:id="0">
    <w:p w14:paraId="4FFFFD7F" w14:textId="77777777" w:rsidR="002A0BBE" w:rsidRDefault="002A0B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39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3F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01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BE"/>
    <w:rsid w:val="000666E0"/>
    <w:rsid w:val="002510B7"/>
    <w:rsid w:val="002A0BB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F5278"/>
  <w15:chartTrackingRefBased/>
  <w15:docId w15:val="{F09DEDFA-5BF1-4B3E-A955-80550298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2022-03-18T20:33:00Z</dcterms:created>
  <dcterms:modified xsi:type="dcterms:W3CDTF">2022-03-18T20:33:00Z</dcterms:modified>
</cp:coreProperties>
</file>